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A5" w:rsidRPr="005E4551" w:rsidRDefault="00E80BA5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 xml:space="preserve">на право заключения договора купли - продажи на земельные участки </w:t>
      </w:r>
      <w:r w:rsidRPr="00FA4697">
        <w:rPr>
          <w:b/>
          <w:sz w:val="24"/>
          <w:szCs w:val="24"/>
          <w:shd w:val="clear" w:color="auto" w:fill="FFFFFF"/>
        </w:rPr>
        <w:t xml:space="preserve">с кадастровыми номерами </w:t>
      </w:r>
      <w:r w:rsidRPr="005E4551">
        <w:rPr>
          <w:b/>
          <w:sz w:val="24"/>
          <w:szCs w:val="24"/>
          <w:shd w:val="clear" w:color="auto" w:fill="FFFFFF"/>
        </w:rPr>
        <w:t>13:08:0102001:8633, 13:08:0102001:8585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E80BA5" w:rsidRPr="00BA2BC7" w:rsidTr="006146B2">
        <w:trPr>
          <w:trHeight w:val="333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E80BA5" w:rsidRPr="00BA2BC7" w:rsidRDefault="00E80BA5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E80BA5" w:rsidRPr="00BA2BC7" w:rsidRDefault="00E80BA5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E80BA5" w:rsidRPr="00FA4697" w:rsidRDefault="00E80BA5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E80BA5" w:rsidRPr="00BA2BC7" w:rsidTr="006146B2">
        <w:trPr>
          <w:trHeight w:val="189"/>
        </w:trPr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E80BA5" w:rsidRPr="00BA2BC7" w:rsidTr="006146B2">
        <w:tc>
          <w:tcPr>
            <w:tcW w:w="3310" w:type="dxa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E80BA5" w:rsidRPr="00BA2BC7" w:rsidRDefault="00E80BA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E80BA5" w:rsidRPr="00BA2BC7" w:rsidTr="006146B2">
        <w:tc>
          <w:tcPr>
            <w:tcW w:w="9923" w:type="dxa"/>
            <w:gridSpan w:val="2"/>
          </w:tcPr>
          <w:p w:rsidR="00E80BA5" w:rsidRPr="00BA2BC7" w:rsidRDefault="00E80BA5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5E4551" w:rsidRDefault="00E80BA5" w:rsidP="005E455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140 кв.м., расположенного по адресу: Республика Мордовия, Зубово – Полянский район, рп.Зубова Поляна, ул.Коммунистическая с кадастровым номером 13:08:0102001:8633, с  разрешенным использованием: для индивидуального огородничества.</w:t>
            </w:r>
          </w:p>
          <w:p w:rsidR="00E80BA5" w:rsidRPr="005E4551" w:rsidRDefault="00E80BA5" w:rsidP="00BA2BC7">
            <w:pPr>
              <w:jc w:val="both"/>
              <w:rPr>
                <w:bCs/>
              </w:rPr>
            </w:pPr>
            <w:r w:rsidRPr="005E4551">
              <w:rPr>
                <w:bCs/>
                <w:sz w:val="24"/>
                <w:szCs w:val="24"/>
              </w:rPr>
              <w:t xml:space="preserve">Лот №2: </w:t>
            </w:r>
            <w:r w:rsidRPr="005E4551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251кв.м., расположенного по адресу: Республика Мордовия, Зубово-Полянский район, рп.Зубова Поляна, ул.Пионерская, 14а с кадастровым номером 13:08:0102001:8585, с разрешенным использованием: для индивидуального огородничества.</w:t>
            </w:r>
            <w:r>
              <w:rPr>
                <w:bCs/>
              </w:rPr>
              <w:t xml:space="preserve"> 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E80BA5" w:rsidRPr="00BA2BC7" w:rsidRDefault="00E80BA5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E80BA5" w:rsidRDefault="00E80BA5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2683,80 (Две тысячи шестьсот восемьдесят три) рубля 80 копеек.</w:t>
            </w:r>
          </w:p>
          <w:p w:rsidR="00E80BA5" w:rsidRPr="00BA2BC7" w:rsidRDefault="00E80BA5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4811,67 ( Четыре тысячи восемьсот одиннадцать) рублей 67 копеек.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E80BA5" w:rsidRPr="00BA2BC7" w:rsidRDefault="00E80BA5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25.12</w:t>
            </w:r>
            <w:r w:rsidRPr="00BA2BC7">
              <w:rPr>
                <w:sz w:val="24"/>
                <w:szCs w:val="24"/>
              </w:rPr>
              <w:t>.2017 г. до 17-00 (время московское)</w:t>
            </w:r>
            <w:r>
              <w:rPr>
                <w:sz w:val="24"/>
                <w:szCs w:val="24"/>
              </w:rPr>
              <w:t xml:space="preserve"> 25.01.2018  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25.12.</w:t>
            </w:r>
            <w:r w:rsidRPr="00BA2BC7">
              <w:rPr>
                <w:sz w:val="24"/>
                <w:szCs w:val="24"/>
              </w:rPr>
              <w:t xml:space="preserve">2017г. с 8-00 по адресу организатора аукциона </w:t>
            </w:r>
          </w:p>
          <w:p w:rsidR="00E80BA5" w:rsidRPr="00BA2BC7" w:rsidRDefault="00E80BA5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25.01</w:t>
            </w:r>
            <w:r w:rsidRPr="00BA2BC7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26.01.2018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4-00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E80BA5" w:rsidRPr="00BA2BC7" w:rsidRDefault="00E80BA5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30.01.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4-00 (время московское) по 15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E80BA5" w:rsidRPr="00BA2BC7" w:rsidTr="006146B2">
        <w:trPr>
          <w:trHeight w:val="257"/>
        </w:trPr>
        <w:tc>
          <w:tcPr>
            <w:tcW w:w="9923" w:type="dxa"/>
            <w:gridSpan w:val="2"/>
          </w:tcPr>
          <w:p w:rsidR="00E80BA5" w:rsidRPr="00BA2BC7" w:rsidRDefault="00E80BA5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E80BA5" w:rsidRPr="00BA2BC7" w:rsidRDefault="00E80BA5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E80BA5" w:rsidRPr="00BA2BC7" w:rsidRDefault="00E80BA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E80BA5" w:rsidRPr="00997281" w:rsidRDefault="00E80BA5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E80BA5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467DF"/>
    <w:rsid w:val="000526AE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43014"/>
    <w:rsid w:val="0014374C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200B1D"/>
    <w:rsid w:val="00217665"/>
    <w:rsid w:val="00237C35"/>
    <w:rsid w:val="00247C6F"/>
    <w:rsid w:val="00261DF5"/>
    <w:rsid w:val="00263FE7"/>
    <w:rsid w:val="00264A7B"/>
    <w:rsid w:val="00270D8F"/>
    <w:rsid w:val="00285086"/>
    <w:rsid w:val="002B0A48"/>
    <w:rsid w:val="002B7BF6"/>
    <w:rsid w:val="002C6220"/>
    <w:rsid w:val="002D4FFA"/>
    <w:rsid w:val="002D5194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D0D82"/>
    <w:rsid w:val="003E780A"/>
    <w:rsid w:val="00401438"/>
    <w:rsid w:val="004037B5"/>
    <w:rsid w:val="0043148F"/>
    <w:rsid w:val="004844F6"/>
    <w:rsid w:val="004B7DD9"/>
    <w:rsid w:val="004E1CC3"/>
    <w:rsid w:val="004F4A35"/>
    <w:rsid w:val="004F7791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61D18"/>
    <w:rsid w:val="00762212"/>
    <w:rsid w:val="007630B8"/>
    <w:rsid w:val="00772F9B"/>
    <w:rsid w:val="00780A5A"/>
    <w:rsid w:val="007E31CA"/>
    <w:rsid w:val="007E3C14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D58D3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B7609"/>
    <w:rsid w:val="00AC7B38"/>
    <w:rsid w:val="00AE3745"/>
    <w:rsid w:val="00B0283E"/>
    <w:rsid w:val="00B24258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20E2B"/>
    <w:rsid w:val="00E21509"/>
    <w:rsid w:val="00E24BE4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E631C"/>
    <w:rsid w:val="00EF02D0"/>
    <w:rsid w:val="00EF661E"/>
    <w:rsid w:val="00F11827"/>
    <w:rsid w:val="00F11C49"/>
    <w:rsid w:val="00F21057"/>
    <w:rsid w:val="00F33BC3"/>
    <w:rsid w:val="00F351FB"/>
    <w:rsid w:val="00F44424"/>
    <w:rsid w:val="00F45A98"/>
    <w:rsid w:val="00F46042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795</Words>
  <Characters>4534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2</cp:revision>
  <cp:lastPrinted>2017-12-20T12:56:00Z</cp:lastPrinted>
  <dcterms:created xsi:type="dcterms:W3CDTF">2017-12-20T12:57:00Z</dcterms:created>
  <dcterms:modified xsi:type="dcterms:W3CDTF">2017-12-20T12:57:00Z</dcterms:modified>
</cp:coreProperties>
</file>